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CD3E8" w14:textId="77777777" w:rsidR="000E1603" w:rsidRDefault="000E1603" w:rsidP="000E1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2AA22F5" w14:textId="77777777" w:rsidR="000E1603" w:rsidRDefault="000E1603" w:rsidP="000E1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Market Harborough, Leicestershire. Tailor.</w:t>
      </w:r>
    </w:p>
    <w:p w14:paraId="240BC2E9" w14:textId="77777777" w:rsidR="000E1603" w:rsidRDefault="000E1603" w:rsidP="000E1603">
      <w:pPr>
        <w:rPr>
          <w:rFonts w:ascii="Times New Roman" w:hAnsi="Times New Roman" w:cs="Times New Roman"/>
        </w:rPr>
      </w:pPr>
    </w:p>
    <w:p w14:paraId="72412292" w14:textId="77777777" w:rsidR="000E1603" w:rsidRDefault="000E1603" w:rsidP="000E1603">
      <w:pPr>
        <w:rPr>
          <w:rFonts w:ascii="Times New Roman" w:hAnsi="Times New Roman" w:cs="Times New Roman"/>
        </w:rPr>
      </w:pPr>
    </w:p>
    <w:p w14:paraId="47D82CE4" w14:textId="77777777" w:rsidR="000E1603" w:rsidRDefault="000E1603" w:rsidP="000E1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Janyn</w:t>
      </w:r>
      <w:proofErr w:type="spellEnd"/>
      <w:r>
        <w:rPr>
          <w:rFonts w:ascii="Times New Roman" w:hAnsi="Times New Roman" w:cs="Times New Roman"/>
        </w:rPr>
        <w:t>(q.v.) brought a plaint of trespass and taking against him,</w:t>
      </w:r>
    </w:p>
    <w:p w14:paraId="4B3F1400" w14:textId="77777777" w:rsidR="000E1603" w:rsidRDefault="000E1603" w:rsidP="000E160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Palmer of Market Harborough(q.v.), John </w:t>
      </w:r>
      <w:proofErr w:type="spellStart"/>
      <w:r>
        <w:rPr>
          <w:rFonts w:ascii="Times New Roman" w:hAnsi="Times New Roman" w:cs="Times New Roman"/>
        </w:rPr>
        <w:t>Cokkys</w:t>
      </w:r>
      <w:proofErr w:type="spellEnd"/>
      <w:r>
        <w:rPr>
          <w:rFonts w:ascii="Times New Roman" w:hAnsi="Times New Roman" w:cs="Times New Roman"/>
        </w:rPr>
        <w:t xml:space="preserve"> of Market Harborough(q.v.), Margaret </w:t>
      </w:r>
      <w:proofErr w:type="spellStart"/>
      <w:r>
        <w:rPr>
          <w:rFonts w:ascii="Times New Roman" w:hAnsi="Times New Roman" w:cs="Times New Roman"/>
        </w:rPr>
        <w:t>Penale</w:t>
      </w:r>
      <w:proofErr w:type="spellEnd"/>
      <w:r>
        <w:rPr>
          <w:rFonts w:ascii="Times New Roman" w:hAnsi="Times New Roman" w:cs="Times New Roman"/>
        </w:rPr>
        <w:t xml:space="preserve"> of Great Bowden(q.v.) and Thomas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  <w:r>
        <w:rPr>
          <w:rFonts w:ascii="Times New Roman" w:hAnsi="Times New Roman" w:cs="Times New Roman"/>
        </w:rPr>
        <w:t xml:space="preserve"> of Great Bowden(q.v.).</w:t>
      </w:r>
    </w:p>
    <w:p w14:paraId="4DEF106D" w14:textId="77777777" w:rsidR="000E1603" w:rsidRDefault="000E1603" w:rsidP="000E1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75609ED" w14:textId="77777777" w:rsidR="000E1603" w:rsidRDefault="000E1603" w:rsidP="000E1603">
      <w:pPr>
        <w:rPr>
          <w:rFonts w:ascii="Times New Roman" w:hAnsi="Times New Roman" w:cs="Times New Roman"/>
        </w:rPr>
      </w:pPr>
    </w:p>
    <w:p w14:paraId="6AC7AB40" w14:textId="77777777" w:rsidR="000E1603" w:rsidRDefault="000E1603" w:rsidP="000E1603">
      <w:pPr>
        <w:rPr>
          <w:rFonts w:ascii="Times New Roman" w:hAnsi="Times New Roman" w:cs="Times New Roman"/>
        </w:rPr>
      </w:pPr>
    </w:p>
    <w:p w14:paraId="0901B482" w14:textId="77777777" w:rsidR="000E1603" w:rsidRDefault="000E1603" w:rsidP="000E1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February 2018</w:t>
      </w:r>
    </w:p>
    <w:p w14:paraId="2E8895F4" w14:textId="77777777" w:rsidR="006B2F86" w:rsidRPr="00E71FC3" w:rsidRDefault="000E16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1F6FC" w14:textId="77777777" w:rsidR="000E1603" w:rsidRDefault="000E1603" w:rsidP="00E71FC3">
      <w:r>
        <w:separator/>
      </w:r>
    </w:p>
  </w:endnote>
  <w:endnote w:type="continuationSeparator" w:id="0">
    <w:p w14:paraId="2546E943" w14:textId="77777777" w:rsidR="000E1603" w:rsidRDefault="000E160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F5F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D706E" w14:textId="77777777" w:rsidR="000E1603" w:rsidRDefault="000E1603" w:rsidP="00E71FC3">
      <w:r>
        <w:separator/>
      </w:r>
    </w:p>
  </w:footnote>
  <w:footnote w:type="continuationSeparator" w:id="0">
    <w:p w14:paraId="6ECA8CEB" w14:textId="77777777" w:rsidR="000E1603" w:rsidRDefault="000E160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603"/>
    <w:rsid w:val="000E160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314AD"/>
  <w15:chartTrackingRefBased/>
  <w15:docId w15:val="{CD4BAFAF-FD96-4011-97BA-AE1AD6C3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60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E16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2018-03-01T21:06:00Z</dcterms:created>
  <dcterms:modified xsi:type="dcterms:W3CDTF">2018-03-01T21:06:00Z</dcterms:modified>
</cp:coreProperties>
</file>